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F4" w:rsidRPr="00B90BF4" w:rsidRDefault="00D523EA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4.25pt" filled="t">
            <v:fill color2="black"/>
            <v:imagedata r:id="rId8" o:title=""/>
          </v:shape>
        </w:pict>
      </w:r>
      <w:bookmarkStart w:id="0" w:name="_GoBack"/>
      <w:bookmarkEnd w:id="0"/>
    </w:p>
    <w:p w:rsidR="00B90BF4" w:rsidRDefault="00BC48B4" w:rsidP="00B90BF4">
      <w:pPr>
        <w:suppressAutoHyphens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:rsidR="000F6788" w:rsidRDefault="000F6788" w:rsidP="00B90BF4">
      <w:pPr>
        <w:suppressAutoHyphens/>
        <w:jc w:val="center"/>
        <w:rPr>
          <w:rFonts w:eastAsia="Times New Roman"/>
          <w:b/>
          <w:sz w:val="20"/>
          <w:szCs w:val="20"/>
          <w:lang w:eastAsia="ar-SA"/>
        </w:rPr>
      </w:pPr>
    </w:p>
    <w:p w:rsidR="000F6788" w:rsidRPr="00B90BF4" w:rsidRDefault="000F6788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КАЛЕВАЛЬСКИЙ </w:t>
      </w:r>
      <w:r w:rsidRPr="009D5AEA">
        <w:rPr>
          <w:rFonts w:eastAsia="Times New Roman"/>
          <w:b/>
          <w:sz w:val="20"/>
          <w:szCs w:val="20"/>
          <w:lang w:eastAsia="ar-SA"/>
        </w:rPr>
        <w:t xml:space="preserve">МУНИЦИПАЛЬНЫЙ </w:t>
      </w:r>
      <w:r>
        <w:rPr>
          <w:rFonts w:eastAsia="Times New Roman"/>
          <w:b/>
          <w:sz w:val="20"/>
          <w:szCs w:val="20"/>
          <w:lang w:eastAsia="ar-SA"/>
        </w:rPr>
        <w:t>РАЙОН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</w:t>
      </w:r>
      <w:r w:rsidR="000F6788">
        <w:rPr>
          <w:rFonts w:eastAsia="Times New Roman"/>
          <w:b/>
          <w:sz w:val="22"/>
          <w:szCs w:val="22"/>
          <w:lang w:eastAsia="ar-SA"/>
        </w:rPr>
        <w:t>КОЕ ГОРОДСКОЕ ПОСЕЛЕНИЕ</w:t>
      </w:r>
      <w:r w:rsidRPr="00B90BF4">
        <w:rPr>
          <w:rFonts w:eastAsia="Times New Roman"/>
          <w:b/>
          <w:sz w:val="22"/>
          <w:szCs w:val="22"/>
          <w:lang w:eastAsia="ar-SA"/>
        </w:rPr>
        <w:t>»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 xml:space="preserve">СОВЕТ КАЛЕВАЛЬСКОГО </w:t>
      </w:r>
      <w:r w:rsidR="000F6788">
        <w:rPr>
          <w:rFonts w:eastAsia="Times New Roman"/>
          <w:b/>
          <w:sz w:val="26"/>
          <w:szCs w:val="26"/>
          <w:lang w:eastAsia="ar-SA"/>
        </w:rPr>
        <w:t>ГОРОДСКОГО ПОСЕЛЕНИЯ</w:t>
      </w:r>
    </w:p>
    <w:p w:rsidR="000F6788" w:rsidRDefault="000F6788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</w:p>
    <w:p w:rsidR="000F6788" w:rsidRDefault="002C26AC" w:rsidP="000F6788">
      <w:pPr>
        <w:keepNext/>
        <w:tabs>
          <w:tab w:val="num" w:pos="0"/>
        </w:tabs>
        <w:suppressAutoHyphens/>
        <w:ind w:left="432" w:hanging="432"/>
        <w:outlineLvl w:val="0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val="en-US" w:eastAsia="ar-SA"/>
        </w:rPr>
        <w:t>XV</w:t>
      </w:r>
      <w:r w:rsidR="006D75B0">
        <w:rPr>
          <w:rFonts w:eastAsia="Times New Roman"/>
          <w:b/>
          <w:sz w:val="26"/>
          <w:szCs w:val="26"/>
          <w:lang w:eastAsia="ar-SA"/>
        </w:rPr>
        <w:t>з</w:t>
      </w:r>
      <w:r w:rsidR="000F6788">
        <w:rPr>
          <w:rFonts w:eastAsia="Times New Roman"/>
          <w:b/>
          <w:sz w:val="26"/>
          <w:szCs w:val="26"/>
          <w:lang w:eastAsia="ar-SA"/>
        </w:rPr>
        <w:t xml:space="preserve">аседание                                                                                                        </w:t>
      </w:r>
      <w:r>
        <w:rPr>
          <w:rFonts w:eastAsia="Times New Roman"/>
          <w:b/>
          <w:sz w:val="26"/>
          <w:szCs w:val="26"/>
          <w:lang w:val="en-US" w:eastAsia="ar-SA"/>
        </w:rPr>
        <w:t>V</w:t>
      </w:r>
      <w:r w:rsidR="000F6788">
        <w:rPr>
          <w:rFonts w:eastAsia="Times New Roman"/>
          <w:b/>
          <w:sz w:val="26"/>
          <w:szCs w:val="26"/>
          <w:lang w:eastAsia="ar-SA"/>
        </w:rPr>
        <w:t xml:space="preserve"> созыв</w:t>
      </w:r>
    </w:p>
    <w:p w:rsidR="000F6788" w:rsidRDefault="000F6788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</w:p>
    <w:p w:rsidR="00B90BF4" w:rsidRPr="000F6788" w:rsidRDefault="000F6788" w:rsidP="000F6788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>РЕШЕНИЕ</w:t>
      </w:r>
    </w:p>
    <w:p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:rsidR="00D22697" w:rsidRPr="00416FB7" w:rsidRDefault="0034151E" w:rsidP="00D22697">
      <w:pPr>
        <w:jc w:val="both"/>
        <w:rPr>
          <w:rFonts w:eastAsia="Times New Roman"/>
          <w:lang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2C26AC">
        <w:rPr>
          <w:rFonts w:eastAsia="Times New Roman"/>
          <w:u w:val="single"/>
          <w:lang w:eastAsia="ar-SA"/>
        </w:rPr>
        <w:t>18.</w:t>
      </w:r>
      <w:r w:rsidR="006D75B0">
        <w:rPr>
          <w:rFonts w:eastAsia="Times New Roman"/>
          <w:u w:val="single"/>
          <w:lang w:eastAsia="ar-SA"/>
        </w:rPr>
        <w:t>03</w:t>
      </w:r>
      <w:r w:rsidR="00BC48B4">
        <w:rPr>
          <w:rFonts w:eastAsia="Times New Roman"/>
          <w:u w:val="single"/>
          <w:lang w:eastAsia="ar-SA"/>
        </w:rPr>
        <w:t>.202</w:t>
      </w:r>
      <w:r w:rsidR="006D75B0">
        <w:rPr>
          <w:rFonts w:eastAsia="Times New Roman"/>
          <w:u w:val="single"/>
          <w:lang w:eastAsia="ar-SA"/>
        </w:rPr>
        <w:t xml:space="preserve">6г. № </w:t>
      </w:r>
      <w:r w:rsidR="002C26AC">
        <w:rPr>
          <w:rFonts w:eastAsia="Times New Roman"/>
          <w:u w:val="single"/>
          <w:lang w:eastAsia="ar-SA"/>
        </w:rPr>
        <w:t>5-15-</w:t>
      </w:r>
      <w:r w:rsidR="00472627">
        <w:rPr>
          <w:rFonts w:eastAsia="Times New Roman"/>
          <w:lang w:eastAsia="ar-SA"/>
        </w:rPr>
        <w:t>59</w:t>
      </w:r>
      <w:r w:rsidR="00416FB7" w:rsidRPr="00416FB7">
        <w:rPr>
          <w:rFonts w:eastAsia="Times New Roman"/>
          <w:lang w:eastAsia="ar-SA"/>
        </w:rPr>
        <w:t xml:space="preserve">                                                                            </w:t>
      </w:r>
    </w:p>
    <w:p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proofErr w:type="spellStart"/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proofErr w:type="spellEnd"/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8"/>
      </w:tblGrid>
      <w:tr w:rsidR="0043749A" w:rsidTr="00472627">
        <w:trPr>
          <w:trHeight w:val="337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:rsidR="0043749A" w:rsidRDefault="00962A69" w:rsidP="006D75B0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</w:t>
            </w:r>
            <w:r w:rsidR="006D75B0">
              <w:rPr>
                <w:iCs/>
              </w:rPr>
              <w:t>городского поселения от 18</w:t>
            </w:r>
            <w:r>
              <w:rPr>
                <w:iCs/>
              </w:rPr>
              <w:t>.0</w:t>
            </w:r>
            <w:r w:rsidR="006D75B0">
              <w:rPr>
                <w:iCs/>
              </w:rPr>
              <w:t>9</w:t>
            </w:r>
            <w:r>
              <w:rPr>
                <w:iCs/>
              </w:rPr>
              <w:t>.202</w:t>
            </w:r>
            <w:r w:rsidR="006D75B0">
              <w:rPr>
                <w:iCs/>
              </w:rPr>
              <w:t>5г. № 5-13-47</w:t>
            </w:r>
            <w:r w:rsidRPr="00962A69">
              <w:rPr>
                <w:iCs/>
              </w:rPr>
              <w:t xml:space="preserve">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>Положения о муниципальном контроле</w:t>
            </w:r>
            <w:r w:rsidR="00805110">
              <w:rPr>
                <w:iCs/>
              </w:rPr>
              <w:t xml:space="preserve"> </w:t>
            </w:r>
            <w:r w:rsidR="006D75B0">
              <w:rPr>
                <w:iCs/>
              </w:rPr>
              <w:t xml:space="preserve">в сфере благоустройства </w:t>
            </w:r>
            <w:r w:rsidR="00EA5186">
              <w:rPr>
                <w:iCs/>
              </w:rPr>
              <w:t xml:space="preserve">на территории </w:t>
            </w:r>
            <w:r w:rsidR="00F233CC">
              <w:rPr>
                <w:iCs/>
              </w:rPr>
              <w:t xml:space="preserve">Калевальского </w:t>
            </w:r>
            <w:r w:rsidR="006D75B0">
              <w:rPr>
                <w:iCs/>
              </w:rPr>
              <w:t>городского поселения»</w:t>
            </w:r>
          </w:p>
        </w:tc>
      </w:tr>
    </w:tbl>
    <w:p w:rsidR="006F6126" w:rsidRDefault="00D22697" w:rsidP="0077247B">
      <w:pPr>
        <w:jc w:val="both"/>
      </w:pPr>
      <w:r>
        <w:t xml:space="preserve">    </w:t>
      </w:r>
    </w:p>
    <w:p w:rsidR="00EA5186" w:rsidRPr="00D22697" w:rsidRDefault="00D22697" w:rsidP="00E43A19">
      <w:pPr>
        <w:ind w:firstLine="708"/>
        <w:jc w:val="both"/>
        <w:rPr>
          <w:lang w:eastAsia="ar-SA"/>
        </w:rPr>
      </w:pPr>
      <w:r w:rsidRPr="00D22697">
        <w:rPr>
          <w:lang w:eastAsia="ar-SA"/>
        </w:rPr>
        <w:t xml:space="preserve">В соответствии с </w:t>
      </w:r>
      <w:r>
        <w:rPr>
          <w:lang w:eastAsia="ar-SA"/>
        </w:rPr>
        <w:t>Федеральным</w:t>
      </w:r>
      <w:r w:rsidRPr="00D22697">
        <w:rPr>
          <w:lang w:eastAsia="ar-SA"/>
        </w:rPr>
        <w:t xml:space="preserve"> Закон</w:t>
      </w:r>
      <w:r>
        <w:rPr>
          <w:lang w:eastAsia="ar-SA"/>
        </w:rPr>
        <w:t>ом</w:t>
      </w:r>
      <w:r w:rsidRPr="00D22697">
        <w:rPr>
          <w:lang w:eastAsia="ar-SA"/>
        </w:rPr>
        <w:t xml:space="preserve"> от 06.10.2003 г. № 131-ФЗ «Об общих принципах организации местного самоупра</w:t>
      </w:r>
      <w:r>
        <w:rPr>
          <w:lang w:eastAsia="ar-SA"/>
        </w:rPr>
        <w:t xml:space="preserve">вления в Российской Федерации», </w:t>
      </w:r>
      <w:r w:rsidR="00EA5186" w:rsidRPr="00EA5186">
        <w:rPr>
          <w:color w:val="000000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r w:rsidR="00EA5186">
        <w:rPr>
          <w:bCs/>
          <w:color w:val="000000"/>
        </w:rPr>
        <w:t xml:space="preserve">Уставом </w:t>
      </w:r>
      <w:r w:rsidR="002C26AC">
        <w:rPr>
          <w:bCs/>
          <w:color w:val="000000"/>
        </w:rPr>
        <w:t>муниципального образования «</w:t>
      </w:r>
      <w:proofErr w:type="spellStart"/>
      <w:r w:rsidR="00F233CC">
        <w:rPr>
          <w:bCs/>
          <w:color w:val="000000"/>
        </w:rPr>
        <w:t>Калевальско</w:t>
      </w:r>
      <w:r w:rsidR="002C26AC">
        <w:rPr>
          <w:bCs/>
          <w:color w:val="000000"/>
        </w:rPr>
        <w:t>е</w:t>
      </w:r>
      <w:proofErr w:type="spellEnd"/>
      <w:r w:rsidR="00F233CC">
        <w:rPr>
          <w:bCs/>
          <w:color w:val="000000"/>
        </w:rPr>
        <w:t xml:space="preserve"> </w:t>
      </w:r>
      <w:r w:rsidR="006D75B0">
        <w:rPr>
          <w:bCs/>
          <w:color w:val="000000"/>
        </w:rPr>
        <w:t>городско</w:t>
      </w:r>
      <w:r w:rsidR="002C26AC">
        <w:rPr>
          <w:bCs/>
          <w:color w:val="000000"/>
        </w:rPr>
        <w:t>е</w:t>
      </w:r>
      <w:r w:rsidR="006D75B0">
        <w:rPr>
          <w:bCs/>
          <w:color w:val="000000"/>
        </w:rPr>
        <w:t xml:space="preserve"> поселени</w:t>
      </w:r>
      <w:r w:rsidR="002C26AC">
        <w:rPr>
          <w:bCs/>
          <w:color w:val="000000"/>
        </w:rPr>
        <w:t>е»</w:t>
      </w:r>
    </w:p>
    <w:p w:rsidR="00236EAE" w:rsidRDefault="006F6126" w:rsidP="009868A8">
      <w:pPr>
        <w:jc w:val="both"/>
      </w:pPr>
      <w:r>
        <w:t xml:space="preserve"> 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 xml:space="preserve">Калевальского </w:t>
      </w:r>
      <w:r w:rsidR="006D75B0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</w:t>
      </w:r>
      <w:r w:rsidR="006D75B0">
        <w:rPr>
          <w:iCs/>
        </w:rPr>
        <w:t>городского поселения</w:t>
      </w:r>
      <w:r w:rsidR="00E43A19">
        <w:rPr>
          <w:iCs/>
        </w:rPr>
        <w:t xml:space="preserve"> </w:t>
      </w:r>
      <w:r w:rsidR="006D75B0">
        <w:rPr>
          <w:iCs/>
        </w:rPr>
        <w:t>от 18.09.2025г. № 5-13-47</w:t>
      </w:r>
      <w:r w:rsidR="006D75B0" w:rsidRPr="00962A69">
        <w:rPr>
          <w:iCs/>
        </w:rPr>
        <w:t xml:space="preserve"> </w:t>
      </w:r>
      <w:r w:rsidR="006D75B0">
        <w:rPr>
          <w:iCs/>
        </w:rPr>
        <w:t>«Об утверждении Положения о муниципальном контроле в сфере благоустройства на территории Калевальского городского поселения» (далее – Положение)</w:t>
      </w:r>
      <w:r w:rsidR="00416FB7">
        <w:rPr>
          <w:iCs/>
        </w:rPr>
        <w:t xml:space="preserve"> следующие изменения</w:t>
      </w:r>
      <w:r w:rsidR="00E43A19">
        <w:rPr>
          <w:iCs/>
        </w:rPr>
        <w:t>:</w:t>
      </w:r>
    </w:p>
    <w:p w:rsidR="00E43A19" w:rsidRDefault="00E43A19" w:rsidP="00962A6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 xml:space="preserve">1.1. </w:t>
      </w:r>
      <w:r w:rsidR="006D75B0">
        <w:rPr>
          <w:b/>
          <w:color w:val="000000"/>
        </w:rPr>
        <w:t>Приложение № 2 Положения изложить в новой редакции:</w:t>
      </w:r>
    </w:p>
    <w:p w:rsidR="001C00EF" w:rsidRPr="001C00EF" w:rsidRDefault="00226B74" w:rsidP="001C00EF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«</w:t>
      </w:r>
      <w:r w:rsidR="00417962">
        <w:rPr>
          <w:b/>
          <w:color w:val="000000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контроля в сфере благоустройства на территории Калевальского городского поселения.</w:t>
      </w:r>
    </w:p>
    <w:p w:rsidR="001C00EF" w:rsidRPr="00AC16BA" w:rsidRDefault="001C00EF" w:rsidP="00AC16BA">
      <w:pPr>
        <w:pStyle w:val="s1"/>
        <w:shd w:val="clear" w:color="auto" w:fill="FFFFFF"/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16B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C16BA" w:rsidRPr="00AC16B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AC16BA">
        <w:rPr>
          <w:rFonts w:ascii="Times New Roman" w:hAnsi="Times New Roman" w:cs="Times New Roman"/>
          <w:color w:val="000000"/>
          <w:sz w:val="24"/>
          <w:szCs w:val="24"/>
        </w:rPr>
        <w:t xml:space="preserve"> Наличие мусора и иных отходов производства и потребления на прилегающей территории или </w:t>
      </w:r>
      <w:r w:rsidRPr="00AC16BA">
        <w:rPr>
          <w:rFonts w:ascii="Times New Roman" w:hAnsi="Times New Roman" w:cs="Times New Roman"/>
          <w:sz w:val="24"/>
          <w:szCs w:val="24"/>
        </w:rPr>
        <w:t>на иных территориях общего пользования.</w:t>
      </w:r>
    </w:p>
    <w:p w:rsidR="001C00EF" w:rsidRPr="00AC16BA" w:rsidRDefault="00AC16BA" w:rsidP="00AC16BA">
      <w:pPr>
        <w:pStyle w:val="s1"/>
        <w:shd w:val="clear" w:color="auto" w:fill="FFFFFF"/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16BA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1C00EF" w:rsidRPr="00AC16BA">
        <w:rPr>
          <w:rFonts w:ascii="Times New Roman" w:hAnsi="Times New Roman" w:cs="Times New Roman"/>
          <w:color w:val="000000"/>
          <w:sz w:val="24"/>
          <w:szCs w:val="24"/>
        </w:rPr>
        <w:t xml:space="preserve"> Наличие на прилегающей территории</w:t>
      </w:r>
      <w:r w:rsidR="001C00EF" w:rsidRPr="00AC16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карантинных, ядовитых и сорных растений</w:t>
      </w:r>
      <w:r w:rsidR="001C00EF" w:rsidRPr="00AC16BA">
        <w:rPr>
          <w:rFonts w:ascii="Times New Roman" w:hAnsi="Times New Roman" w:cs="Times New Roman"/>
          <w:color w:val="000000"/>
          <w:sz w:val="24"/>
          <w:szCs w:val="24"/>
        </w:rPr>
        <w:t xml:space="preserve">, порубочных остатков деревьев и кустарников. </w:t>
      </w:r>
    </w:p>
    <w:p w:rsidR="001C00EF" w:rsidRPr="00AC16BA" w:rsidRDefault="00AC16BA" w:rsidP="00AC16BA">
      <w:pPr>
        <w:spacing w:line="0" w:lineRule="atLeast"/>
        <w:ind w:firstLine="709"/>
        <w:jc w:val="both"/>
        <w:rPr>
          <w:color w:val="000000"/>
          <w:shd w:val="clear" w:color="auto" w:fill="FFFFFF"/>
        </w:rPr>
      </w:pPr>
      <w:r w:rsidRPr="00AC16BA">
        <w:rPr>
          <w:color w:val="000000"/>
          <w:shd w:val="clear" w:color="auto" w:fill="FFFFFF"/>
        </w:rPr>
        <w:t>3)</w:t>
      </w:r>
      <w:r w:rsidR="001C00EF" w:rsidRPr="00AC16BA">
        <w:rPr>
          <w:color w:val="000000"/>
          <w:shd w:val="clear" w:color="auto" w:fill="FFFFFF"/>
        </w:rPr>
        <w:t xml:space="preserve">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1C00EF" w:rsidRPr="00AC16BA" w:rsidRDefault="001C00EF" w:rsidP="00AC16BA">
      <w:pPr>
        <w:spacing w:line="0" w:lineRule="atLeast"/>
        <w:ind w:firstLine="709"/>
        <w:jc w:val="both"/>
        <w:rPr>
          <w:color w:val="000000"/>
        </w:rPr>
      </w:pPr>
      <w:r w:rsidRPr="00AC16BA">
        <w:rPr>
          <w:color w:val="000000"/>
        </w:rPr>
        <w:t>4</w:t>
      </w:r>
      <w:r w:rsidR="00AC16BA" w:rsidRPr="00AC16BA">
        <w:rPr>
          <w:color w:val="000000"/>
        </w:rPr>
        <w:t>)</w:t>
      </w:r>
      <w:r w:rsidRPr="00AC16BA">
        <w:rPr>
          <w:color w:val="000000"/>
        </w:rPr>
        <w:t xml:space="preserve"> Наличие препятствующей </w:t>
      </w:r>
      <w:r w:rsidRPr="00AC16BA">
        <w:rPr>
          <w:color w:val="000000"/>
          <w:shd w:val="clear" w:color="auto" w:fill="FFFFFF"/>
        </w:rPr>
        <w:t xml:space="preserve">свободному и безопасному проходу граждан </w:t>
      </w:r>
      <w:r w:rsidRPr="00AC16BA">
        <w:rPr>
          <w:color w:val="000000"/>
        </w:rPr>
        <w:t>наледи на прилегающих территориях.</w:t>
      </w:r>
    </w:p>
    <w:p w:rsidR="001C00EF" w:rsidRPr="00AC16BA" w:rsidRDefault="00AC16BA" w:rsidP="00AC16BA">
      <w:pPr>
        <w:spacing w:line="0" w:lineRule="atLeast"/>
        <w:ind w:firstLine="709"/>
        <w:jc w:val="both"/>
        <w:rPr>
          <w:color w:val="000000"/>
        </w:rPr>
      </w:pPr>
      <w:r w:rsidRPr="00AC16BA">
        <w:rPr>
          <w:color w:val="000000"/>
        </w:rPr>
        <w:t>5)</w:t>
      </w:r>
      <w:r w:rsidR="001C00EF" w:rsidRPr="00AC16BA">
        <w:rPr>
          <w:color w:val="000000"/>
        </w:rPr>
        <w:t xml:space="preserve"> Наличие сосулек на кровлях зданий, сооружений.</w:t>
      </w:r>
    </w:p>
    <w:p w:rsidR="001C00EF" w:rsidRPr="00AC16BA" w:rsidRDefault="00AC16BA" w:rsidP="00AC16BA">
      <w:pPr>
        <w:pStyle w:val="s1"/>
        <w:shd w:val="clear" w:color="auto" w:fill="FFFFFF"/>
        <w:spacing w:line="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16BA">
        <w:rPr>
          <w:rFonts w:ascii="Times New Roman" w:hAnsi="Times New Roman" w:cs="Times New Roman"/>
          <w:color w:val="000000"/>
          <w:sz w:val="24"/>
          <w:szCs w:val="24"/>
        </w:rPr>
        <w:lastRenderedPageBreak/>
        <w:t>6)</w:t>
      </w:r>
      <w:r w:rsidR="001C00EF" w:rsidRPr="00AC16BA">
        <w:rPr>
          <w:rFonts w:ascii="Times New Roman" w:hAnsi="Times New Roman" w:cs="Times New Roman"/>
          <w:color w:val="000000"/>
          <w:sz w:val="24"/>
          <w:szCs w:val="24"/>
        </w:rPr>
        <w:t xml:space="preserve">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1C00EF" w:rsidRPr="00AC16BA" w:rsidRDefault="00AC16BA" w:rsidP="00AC16BA">
      <w:pPr>
        <w:pStyle w:val="s1"/>
        <w:shd w:val="clear" w:color="auto" w:fill="FFFFFF"/>
        <w:spacing w:line="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1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7)</w:t>
      </w:r>
      <w:r w:rsidR="001C00EF" w:rsidRPr="00AC1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1C00EF" w:rsidRPr="00AC16BA" w:rsidRDefault="001C00EF" w:rsidP="00AC16BA">
      <w:pPr>
        <w:pStyle w:val="s1"/>
        <w:shd w:val="clear" w:color="auto" w:fill="FFFFFF"/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16BA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AC16BA" w:rsidRPr="00AC16B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AC16B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 земляных работ без разрешения на их осуществление либо с превышением срока действия такого разрешения</w:t>
      </w:r>
      <w:r w:rsidRPr="00AC16BA">
        <w:rPr>
          <w:rStyle w:val="af4"/>
          <w:rFonts w:ascii="Times New Roman" w:hAnsi="Times New Roman" w:cs="Times New Roman"/>
          <w:color w:val="000000"/>
          <w:sz w:val="24"/>
          <w:szCs w:val="24"/>
        </w:rPr>
        <w:t>.</w:t>
      </w:r>
    </w:p>
    <w:p w:rsidR="001C00EF" w:rsidRPr="00AC16BA" w:rsidRDefault="00AC16BA" w:rsidP="00AC16BA">
      <w:pPr>
        <w:spacing w:line="0" w:lineRule="atLeast"/>
        <w:ind w:firstLine="709"/>
        <w:jc w:val="both"/>
        <w:rPr>
          <w:color w:val="000000"/>
        </w:rPr>
      </w:pPr>
      <w:r w:rsidRPr="00AC16BA">
        <w:rPr>
          <w:color w:val="000000"/>
        </w:rPr>
        <w:t>9)</w:t>
      </w:r>
      <w:r w:rsidR="001C00EF" w:rsidRPr="00AC16BA">
        <w:rPr>
          <w:color w:val="000000"/>
        </w:rPr>
        <w:t xml:space="preserve">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1C00EF" w:rsidRPr="00AC16BA" w:rsidRDefault="001C00EF" w:rsidP="00AC16BA">
      <w:pPr>
        <w:spacing w:line="0" w:lineRule="atLeast"/>
        <w:ind w:firstLine="709"/>
        <w:jc w:val="both"/>
        <w:rPr>
          <w:color w:val="000000"/>
        </w:rPr>
      </w:pPr>
      <w:r w:rsidRPr="00AC16BA">
        <w:rPr>
          <w:color w:val="000000"/>
        </w:rPr>
        <w:t>10</w:t>
      </w:r>
      <w:r w:rsidR="00AC16BA" w:rsidRPr="00AC16BA">
        <w:rPr>
          <w:color w:val="000000"/>
        </w:rPr>
        <w:t>)</w:t>
      </w:r>
      <w:r w:rsidRPr="00AC16BA">
        <w:rPr>
          <w:color w:val="000000"/>
        </w:rPr>
        <w:t xml:space="preserve"> Размещение транспортных средств на газоне или иной </w:t>
      </w:r>
      <w:proofErr w:type="gramStart"/>
      <w:r w:rsidRPr="00AC16BA">
        <w:rPr>
          <w:color w:val="000000"/>
        </w:rPr>
        <w:t>озеленённой</w:t>
      </w:r>
      <w:proofErr w:type="gramEnd"/>
      <w:r w:rsidRPr="00AC16BA">
        <w:rPr>
          <w:color w:val="000000"/>
        </w:rPr>
        <w:t xml:space="preserve"> или рекреационной территории, размещение транспортных средств на которой ограничено Правилами благоустройства. </w:t>
      </w:r>
    </w:p>
    <w:p w:rsidR="001C00EF" w:rsidRPr="00AC16BA" w:rsidRDefault="00AC16BA" w:rsidP="00AC16BA">
      <w:pPr>
        <w:pStyle w:val="2"/>
        <w:tabs>
          <w:tab w:val="left" w:pos="1200"/>
        </w:tabs>
        <w:spacing w:after="0" w:line="0" w:lineRule="atLeast"/>
        <w:ind w:firstLine="709"/>
        <w:jc w:val="both"/>
        <w:rPr>
          <w:color w:val="000000"/>
        </w:rPr>
      </w:pPr>
      <w:r w:rsidRPr="00AC16BA">
        <w:rPr>
          <w:color w:val="000000"/>
        </w:rPr>
        <w:t>11)</w:t>
      </w:r>
      <w:r w:rsidR="001C00EF" w:rsidRPr="00AC16BA">
        <w:rPr>
          <w:color w:val="000000"/>
        </w:rPr>
        <w:t xml:space="preserve"> Удаление (снос), пересадка деревьев и кустарников без порубочного билета или разрешения на пересадку деревьев и кустарников, в случаях, когда удаление (снос) или пересадка должны быть осуществлены исключительно в соответствии с такими документами.</w:t>
      </w:r>
    </w:p>
    <w:p w:rsidR="00417962" w:rsidRPr="00AC16BA" w:rsidRDefault="00AC16BA" w:rsidP="00AC16BA">
      <w:pPr>
        <w:pStyle w:val="2"/>
        <w:tabs>
          <w:tab w:val="left" w:pos="1200"/>
        </w:tabs>
        <w:spacing w:after="0" w:line="0" w:lineRule="atLeast"/>
        <w:ind w:firstLine="709"/>
        <w:jc w:val="both"/>
      </w:pPr>
      <w:r w:rsidRPr="00AC16BA">
        <w:t>12)</w:t>
      </w:r>
      <w:r w:rsidR="001C00EF" w:rsidRPr="00AC16BA">
        <w:t xml:space="preserve"> Выпас сельскохозяйственных животных и птиц на</w:t>
      </w:r>
      <w:r>
        <w:t xml:space="preserve"> территориях общего пользования.»</w:t>
      </w:r>
    </w:p>
    <w:p w:rsidR="002845B1" w:rsidRPr="00AC16BA" w:rsidRDefault="00AC16BA" w:rsidP="00AC16BA">
      <w:pPr>
        <w:spacing w:line="0" w:lineRule="atLeast"/>
        <w:ind w:firstLine="709"/>
        <w:jc w:val="both"/>
        <w:rPr>
          <w:color w:val="000000"/>
        </w:rPr>
      </w:pPr>
      <w:r w:rsidRPr="00AC16BA">
        <w:rPr>
          <w:color w:val="000000"/>
        </w:rPr>
        <w:t>2)</w:t>
      </w:r>
      <w:r w:rsidR="002845B1" w:rsidRPr="00AC16BA">
        <w:rPr>
          <w:color w:val="000000"/>
        </w:rPr>
        <w:t xml:space="preserve"> Контроль исполнения настоящего решения возложить на </w:t>
      </w:r>
      <w:r w:rsidR="00416FB7" w:rsidRPr="00AC16BA">
        <w:rPr>
          <w:color w:val="000000"/>
        </w:rPr>
        <w:t>а</w:t>
      </w:r>
      <w:r w:rsidR="002845B1" w:rsidRPr="00AC16BA">
        <w:rPr>
          <w:color w:val="000000"/>
        </w:rPr>
        <w:t>дминистраци</w:t>
      </w:r>
      <w:r w:rsidR="00BB0F67" w:rsidRPr="00AC16BA">
        <w:rPr>
          <w:color w:val="000000"/>
        </w:rPr>
        <w:t>ю</w:t>
      </w:r>
      <w:r w:rsidR="002845B1" w:rsidRPr="00AC16BA">
        <w:rPr>
          <w:color w:val="000000"/>
        </w:rPr>
        <w:t xml:space="preserve"> Калевальского муниципального района.</w:t>
      </w:r>
    </w:p>
    <w:p w:rsidR="002845B1" w:rsidRDefault="00AC16BA" w:rsidP="00CE0DEC">
      <w:pPr>
        <w:ind w:firstLine="709"/>
        <w:jc w:val="both"/>
        <w:rPr>
          <w:color w:val="000000"/>
        </w:rPr>
      </w:pPr>
      <w:r>
        <w:rPr>
          <w:color w:val="000000"/>
        </w:rPr>
        <w:t>3)</w:t>
      </w:r>
      <w:r w:rsidR="002845B1">
        <w:rPr>
          <w:color w:val="000000"/>
        </w:rPr>
        <w:t xml:space="preserve">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</w:t>
      </w:r>
      <w:r w:rsidR="006D75B0">
        <w:t>льного образования «</w:t>
      </w:r>
      <w:proofErr w:type="spellStart"/>
      <w:r w:rsidR="006D75B0">
        <w:t>Калевальское</w:t>
      </w:r>
      <w:proofErr w:type="spellEnd"/>
      <w:r w:rsidR="006D75B0">
        <w:t xml:space="preserve"> городское поселение»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:rsidR="00EA5186" w:rsidRDefault="00EA5186" w:rsidP="00EA5186">
      <w:pPr>
        <w:shd w:val="clear" w:color="auto" w:fill="FFFFFF"/>
        <w:ind w:firstLine="709"/>
        <w:jc w:val="both"/>
        <w:rPr>
          <w:color w:val="000000"/>
        </w:rPr>
      </w:pPr>
    </w:p>
    <w:p w:rsidR="00AC16BA" w:rsidRDefault="00AC16BA" w:rsidP="00EA5186">
      <w:pPr>
        <w:shd w:val="clear" w:color="auto" w:fill="FFFFFF"/>
        <w:ind w:firstLine="709"/>
        <w:jc w:val="both"/>
        <w:rPr>
          <w:color w:val="000000"/>
        </w:rPr>
      </w:pPr>
    </w:p>
    <w:p w:rsidR="0043749A" w:rsidRPr="00CE0DEC" w:rsidRDefault="002C26AC" w:rsidP="00CE0DEC">
      <w:pPr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П</w:t>
      </w:r>
      <w:r w:rsidR="006D75B0">
        <w:rPr>
          <w:rFonts w:eastAsia="Times New Roman"/>
          <w:szCs w:val="20"/>
          <w:lang w:eastAsia="ru-RU"/>
        </w:rPr>
        <w:t>редседател</w:t>
      </w:r>
      <w:r>
        <w:rPr>
          <w:rFonts w:eastAsia="Times New Roman"/>
          <w:szCs w:val="20"/>
          <w:lang w:eastAsia="ru-RU"/>
        </w:rPr>
        <w:t xml:space="preserve">ь </w:t>
      </w:r>
      <w:r w:rsidR="00D22697" w:rsidRPr="00D22697">
        <w:rPr>
          <w:rFonts w:eastAsia="Times New Roman"/>
          <w:szCs w:val="20"/>
          <w:lang w:eastAsia="ru-RU"/>
        </w:rPr>
        <w:t xml:space="preserve">Совета Калевальского </w:t>
      </w:r>
      <w:r w:rsidR="00417962">
        <w:rPr>
          <w:rFonts w:eastAsia="Times New Roman"/>
          <w:szCs w:val="20"/>
          <w:lang w:eastAsia="ru-RU"/>
        </w:rPr>
        <w:t>городского поселения</w:t>
      </w:r>
      <w:r w:rsidR="00D22697" w:rsidRPr="00D22697">
        <w:rPr>
          <w:rFonts w:eastAsia="Times New Roman"/>
          <w:szCs w:val="20"/>
          <w:lang w:eastAsia="ru-RU"/>
        </w:rPr>
        <w:t xml:space="preserve">                       </w:t>
      </w:r>
      <w:r w:rsidR="00417962">
        <w:rPr>
          <w:rFonts w:eastAsia="Times New Roman"/>
          <w:szCs w:val="20"/>
          <w:lang w:eastAsia="ru-RU"/>
        </w:rPr>
        <w:t xml:space="preserve">                              </w:t>
      </w:r>
    </w:p>
    <w:p w:rsidR="006D75B0" w:rsidRPr="00D22697" w:rsidRDefault="006D75B0" w:rsidP="006D75B0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 xml:space="preserve">Глава Калевальского </w:t>
      </w:r>
      <w:r w:rsidR="00417962">
        <w:rPr>
          <w:rFonts w:eastAsia="Times New Roman"/>
          <w:szCs w:val="20"/>
          <w:lang w:eastAsia="ru-RU"/>
        </w:rPr>
        <w:t>городского поселения                                                       Н.И. Станкевичус</w:t>
      </w:r>
    </w:p>
    <w:p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5186" w:rsidRDefault="002845B1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Исп.Уланова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М.В.</w:t>
      </w:r>
    </w:p>
    <w:p w:rsidR="002C26A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Рассылка: дело-1, ОГиЖКХ-1, сайт-1</w:t>
      </w:r>
    </w:p>
    <w:p w:rsidR="002C26AC" w:rsidRPr="00CE0DEC" w:rsidRDefault="002C26AC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sectPr w:rsidR="002C26AC" w:rsidRPr="00CE0DEC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3EA" w:rsidRDefault="00D523EA" w:rsidP="00EA5186">
      <w:r>
        <w:separator/>
      </w:r>
    </w:p>
  </w:endnote>
  <w:endnote w:type="continuationSeparator" w:id="0">
    <w:p w:rsidR="00D523EA" w:rsidRDefault="00D523EA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3EA" w:rsidRDefault="00D523EA" w:rsidP="00EA5186">
      <w:r>
        <w:separator/>
      </w:r>
    </w:p>
  </w:footnote>
  <w:footnote w:type="continuationSeparator" w:id="0">
    <w:p w:rsidR="00D523EA" w:rsidRDefault="00D523EA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9" w:rsidRDefault="00962A69" w:rsidP="00962A69">
    <w:pPr>
      <w:pStyle w:val="a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225653E"/>
    <w:multiLevelType w:val="hybridMultilevel"/>
    <w:tmpl w:val="D600575C"/>
    <w:lvl w:ilvl="0" w:tplc="F6BADE9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1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6A"/>
    <w:rsid w:val="00006DE0"/>
    <w:rsid w:val="000174EB"/>
    <w:rsid w:val="000248CB"/>
    <w:rsid w:val="00046D8E"/>
    <w:rsid w:val="00052B0C"/>
    <w:rsid w:val="000C1041"/>
    <w:rsid w:val="000F05F7"/>
    <w:rsid w:val="000F3373"/>
    <w:rsid w:val="000F6788"/>
    <w:rsid w:val="001974FC"/>
    <w:rsid w:val="001A6B53"/>
    <w:rsid w:val="001B03B7"/>
    <w:rsid w:val="001C00EF"/>
    <w:rsid w:val="001D65F7"/>
    <w:rsid w:val="001E13EC"/>
    <w:rsid w:val="00212A83"/>
    <w:rsid w:val="00226B74"/>
    <w:rsid w:val="00236EAE"/>
    <w:rsid w:val="00241F71"/>
    <w:rsid w:val="0024316C"/>
    <w:rsid w:val="00251FFA"/>
    <w:rsid w:val="00272D31"/>
    <w:rsid w:val="002845B1"/>
    <w:rsid w:val="002B2C67"/>
    <w:rsid w:val="002C26AC"/>
    <w:rsid w:val="0034151E"/>
    <w:rsid w:val="00350952"/>
    <w:rsid w:val="003706C7"/>
    <w:rsid w:val="00385246"/>
    <w:rsid w:val="003C119D"/>
    <w:rsid w:val="003C3D23"/>
    <w:rsid w:val="003C5849"/>
    <w:rsid w:val="003D297B"/>
    <w:rsid w:val="003E515E"/>
    <w:rsid w:val="00400BEA"/>
    <w:rsid w:val="00412B26"/>
    <w:rsid w:val="00412C54"/>
    <w:rsid w:val="0041531C"/>
    <w:rsid w:val="00416FB7"/>
    <w:rsid w:val="00417962"/>
    <w:rsid w:val="00434B81"/>
    <w:rsid w:val="0043749A"/>
    <w:rsid w:val="00472627"/>
    <w:rsid w:val="0048309D"/>
    <w:rsid w:val="00483AFD"/>
    <w:rsid w:val="0049343C"/>
    <w:rsid w:val="004A5626"/>
    <w:rsid w:val="004C25D7"/>
    <w:rsid w:val="004D191E"/>
    <w:rsid w:val="004E010B"/>
    <w:rsid w:val="004F1814"/>
    <w:rsid w:val="00516136"/>
    <w:rsid w:val="00523A70"/>
    <w:rsid w:val="00547EDE"/>
    <w:rsid w:val="00575669"/>
    <w:rsid w:val="00577517"/>
    <w:rsid w:val="005B1E96"/>
    <w:rsid w:val="005F0C3A"/>
    <w:rsid w:val="005F12C1"/>
    <w:rsid w:val="005F52DA"/>
    <w:rsid w:val="00606676"/>
    <w:rsid w:val="006325C1"/>
    <w:rsid w:val="00636F2F"/>
    <w:rsid w:val="0065060F"/>
    <w:rsid w:val="006A28AF"/>
    <w:rsid w:val="006A6365"/>
    <w:rsid w:val="006D75B0"/>
    <w:rsid w:val="006F6126"/>
    <w:rsid w:val="00725904"/>
    <w:rsid w:val="00763AF1"/>
    <w:rsid w:val="00765EC2"/>
    <w:rsid w:val="0077247B"/>
    <w:rsid w:val="0077524A"/>
    <w:rsid w:val="007B7B51"/>
    <w:rsid w:val="007C1C88"/>
    <w:rsid w:val="00805110"/>
    <w:rsid w:val="0081291F"/>
    <w:rsid w:val="00847F25"/>
    <w:rsid w:val="008500C7"/>
    <w:rsid w:val="00891137"/>
    <w:rsid w:val="008A626A"/>
    <w:rsid w:val="008D4D31"/>
    <w:rsid w:val="009142A7"/>
    <w:rsid w:val="00925C1F"/>
    <w:rsid w:val="00940076"/>
    <w:rsid w:val="00962A69"/>
    <w:rsid w:val="009868A8"/>
    <w:rsid w:val="009C4153"/>
    <w:rsid w:val="009C7FC1"/>
    <w:rsid w:val="009D5AEA"/>
    <w:rsid w:val="009E2AB1"/>
    <w:rsid w:val="009F6EE3"/>
    <w:rsid w:val="00A01CD3"/>
    <w:rsid w:val="00A563E3"/>
    <w:rsid w:val="00A715BD"/>
    <w:rsid w:val="00A92F79"/>
    <w:rsid w:val="00A92FB7"/>
    <w:rsid w:val="00AA2478"/>
    <w:rsid w:val="00AA7449"/>
    <w:rsid w:val="00AB0F4C"/>
    <w:rsid w:val="00AC16BA"/>
    <w:rsid w:val="00AE39F9"/>
    <w:rsid w:val="00B0022D"/>
    <w:rsid w:val="00B626AA"/>
    <w:rsid w:val="00B800F8"/>
    <w:rsid w:val="00B90BF4"/>
    <w:rsid w:val="00BA24FF"/>
    <w:rsid w:val="00BB0F67"/>
    <w:rsid w:val="00BC3A94"/>
    <w:rsid w:val="00BC48B4"/>
    <w:rsid w:val="00BD100E"/>
    <w:rsid w:val="00BF676F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46CB"/>
    <w:rsid w:val="00D1006D"/>
    <w:rsid w:val="00D1219E"/>
    <w:rsid w:val="00D22697"/>
    <w:rsid w:val="00D24D80"/>
    <w:rsid w:val="00D46883"/>
    <w:rsid w:val="00D523EA"/>
    <w:rsid w:val="00D8705D"/>
    <w:rsid w:val="00D95679"/>
    <w:rsid w:val="00DA215F"/>
    <w:rsid w:val="00DF19CF"/>
    <w:rsid w:val="00E13459"/>
    <w:rsid w:val="00E340E0"/>
    <w:rsid w:val="00E43A19"/>
    <w:rsid w:val="00E46A35"/>
    <w:rsid w:val="00E51E0C"/>
    <w:rsid w:val="00E66E89"/>
    <w:rsid w:val="00EA5186"/>
    <w:rsid w:val="00EB150D"/>
    <w:rsid w:val="00EC4909"/>
    <w:rsid w:val="00EC53AD"/>
    <w:rsid w:val="00F233CC"/>
    <w:rsid w:val="00F32F55"/>
    <w:rsid w:val="00F416A6"/>
    <w:rsid w:val="00F66849"/>
    <w:rsid w:val="00FB0311"/>
    <w:rsid w:val="00FB78D8"/>
    <w:rsid w:val="00FD3346"/>
    <w:rsid w:val="00FD4731"/>
    <w:rsid w:val="00FE3896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FFABF-E8D4-4071-9D79-266C9A5D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  <w:style w:type="paragraph" w:styleId="af3">
    <w:name w:val="annotation subject"/>
    <w:basedOn w:val="ac"/>
    <w:next w:val="ac"/>
    <w:link w:val="af4"/>
    <w:uiPriority w:val="99"/>
    <w:semiHidden/>
    <w:unhideWhenUsed/>
    <w:rsid w:val="001C00EF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1C00EF"/>
    <w:rPr>
      <w:b/>
      <w:bCs/>
    </w:rPr>
  </w:style>
  <w:style w:type="paragraph" w:styleId="2">
    <w:name w:val="Body Text 2"/>
    <w:basedOn w:val="a"/>
    <w:link w:val="20"/>
    <w:uiPriority w:val="99"/>
    <w:unhideWhenUsed/>
    <w:rsid w:val="001C00EF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link w:val="2"/>
    <w:uiPriority w:val="99"/>
    <w:rsid w:val="001C00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4BA92-360E-434E-86A3-38BCFB4B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1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comcorp</cp:lastModifiedBy>
  <cp:revision>4</cp:revision>
  <cp:lastPrinted>2026-02-26T09:26:00Z</cp:lastPrinted>
  <dcterms:created xsi:type="dcterms:W3CDTF">2026-03-19T13:15:00Z</dcterms:created>
  <dcterms:modified xsi:type="dcterms:W3CDTF">2026-03-19T13:32:00Z</dcterms:modified>
</cp:coreProperties>
</file>